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35F4F2A" w14:textId="77777777" w:rsidTr="0005246D">
        <w:tc>
          <w:tcPr>
            <w:tcW w:w="889" w:type="dxa"/>
            <w:vAlign w:val="center"/>
          </w:tcPr>
          <w:p w14:paraId="089903E4" w14:textId="77777777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136EE42" w14:textId="67257609" w:rsidR="00ED5196" w:rsidRPr="000D6013" w:rsidRDefault="00140990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ED5196" w14:paraId="5C95E0B1" w14:textId="77777777" w:rsidTr="0005246D">
        <w:tc>
          <w:tcPr>
            <w:tcW w:w="889" w:type="dxa"/>
            <w:vAlign w:val="center"/>
          </w:tcPr>
          <w:p w14:paraId="5A6CDB64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1D298311" w14:textId="2729CA4E" w:rsidR="00ED5196" w:rsidRPr="000D6013" w:rsidRDefault="0014099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2181-228-103/1-9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6AB2AB30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sveučilišni studij: </w:t>
            </w:r>
            <w:r w:rsidR="00247B5E">
              <w:rPr>
                <w:rFonts w:ascii="Arial" w:hAnsi="Arial" w:cs="Arial"/>
                <w:sz w:val="20"/>
                <w:szCs w:val="20"/>
              </w:rPr>
              <w:t>Fizioterapija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1E559BC2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347C22" w:rsidRPr="001B2804" w14:paraId="7F70C079" w14:textId="77777777" w:rsidTr="003D0B48">
        <w:tc>
          <w:tcPr>
            <w:tcW w:w="9060" w:type="dxa"/>
            <w:gridSpan w:val="2"/>
            <w:shd w:val="clear" w:color="auto" w:fill="CCECFF"/>
          </w:tcPr>
          <w:p w14:paraId="1C2CD840" w14:textId="77777777" w:rsidR="00347C22" w:rsidRPr="001B2804" w:rsidRDefault="00347C22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347C22" w:rsidRPr="001B2804" w14:paraId="3FDEF326" w14:textId="77777777" w:rsidTr="003D0B48">
        <w:tc>
          <w:tcPr>
            <w:tcW w:w="8259" w:type="dxa"/>
          </w:tcPr>
          <w:p w14:paraId="2394EF20" w14:textId="77777777" w:rsidR="00347C22" w:rsidRPr="001B2804" w:rsidRDefault="00347C22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23A65A32" w14:textId="77777777" w:rsidR="00347C22" w:rsidRDefault="002547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47C2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47C22" w:rsidRPr="001B2804" w14:paraId="3240A7C7" w14:textId="77777777" w:rsidTr="003D0B48">
        <w:tc>
          <w:tcPr>
            <w:tcW w:w="8259" w:type="dxa"/>
          </w:tcPr>
          <w:p w14:paraId="6722E17A" w14:textId="77777777" w:rsidR="00347C22" w:rsidRPr="001B2804" w:rsidRDefault="00347C22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4030FC02" w14:textId="77777777" w:rsidR="00347C22" w:rsidRPr="001B2804" w:rsidRDefault="002547C0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1787980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47C2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47C22" w:rsidRPr="001B2804" w14:paraId="7B87E34E" w14:textId="77777777" w:rsidTr="003D0B48">
        <w:tc>
          <w:tcPr>
            <w:tcW w:w="8259" w:type="dxa"/>
          </w:tcPr>
          <w:p w14:paraId="757148F8" w14:textId="74591B22" w:rsidR="00347C22" w:rsidRDefault="00347C22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2547C0">
              <w:rPr>
                <w:rFonts w:ascii="Arial" w:hAnsi="Arial" w:cs="Arial"/>
                <w:sz w:val="20"/>
                <w:szCs w:val="20"/>
              </w:rPr>
              <w:t>j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16093D78" w14:textId="77777777" w:rsidR="00347C22" w:rsidRDefault="002547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47C2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47C22" w:rsidRPr="001B2804" w14:paraId="3E2F825E" w14:textId="77777777" w:rsidTr="003D0B48">
        <w:tc>
          <w:tcPr>
            <w:tcW w:w="8259" w:type="dxa"/>
          </w:tcPr>
          <w:p w14:paraId="272828D0" w14:textId="77777777" w:rsidR="00347C22" w:rsidRDefault="00347C22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4AB2889B" w14:textId="77777777" w:rsidR="00347C22" w:rsidRDefault="002547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47C2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47C22" w:rsidRPr="001B2804" w14:paraId="5328592C" w14:textId="77777777" w:rsidTr="003D0B48">
        <w:tc>
          <w:tcPr>
            <w:tcW w:w="8259" w:type="dxa"/>
          </w:tcPr>
          <w:p w14:paraId="3FA924BE" w14:textId="77777777" w:rsidR="00347C22" w:rsidRPr="001B2804" w:rsidRDefault="00347C22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56F369A2" w14:textId="77777777" w:rsidR="00347C22" w:rsidRPr="001B2804" w:rsidRDefault="002547C0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566967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47C2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bookmarkEnd w:id="0"/>
    </w:tbl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503F1" w14:textId="77777777" w:rsidR="00592CF0" w:rsidRDefault="00592CF0">
      <w:r>
        <w:separator/>
      </w:r>
    </w:p>
  </w:endnote>
  <w:endnote w:type="continuationSeparator" w:id="0">
    <w:p w14:paraId="45FF5B6A" w14:textId="77777777" w:rsidR="00592CF0" w:rsidRDefault="0059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28C28" w14:textId="77777777" w:rsidR="00592CF0" w:rsidRDefault="00592CF0">
      <w:r>
        <w:separator/>
      </w:r>
    </w:p>
  </w:footnote>
  <w:footnote w:type="continuationSeparator" w:id="0">
    <w:p w14:paraId="15EBAA1D" w14:textId="77777777" w:rsidR="00592CF0" w:rsidRDefault="00592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40990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47B5E"/>
    <w:rsid w:val="002547C0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47C22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92CF0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92087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44497"/>
    <w:rsid w:val="00B543B7"/>
    <w:rsid w:val="00B75D7F"/>
    <w:rsid w:val="00B9014A"/>
    <w:rsid w:val="00B946E6"/>
    <w:rsid w:val="00B96863"/>
    <w:rsid w:val="00BB2608"/>
    <w:rsid w:val="00BC1483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655FD-3830-4681-BC84-68EF90E86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2</TotalTime>
  <Pages>1</Pages>
  <Words>108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975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6</cp:revision>
  <cp:lastPrinted>2012-04-19T08:07:00Z</cp:lastPrinted>
  <dcterms:created xsi:type="dcterms:W3CDTF">2023-02-07T17:58:00Z</dcterms:created>
  <dcterms:modified xsi:type="dcterms:W3CDTF">2023-02-08T13:40:00Z</dcterms:modified>
</cp:coreProperties>
</file>